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 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5B3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555B30" w:rsidRDefault="004D2EF1" w:rsidP="004D2EF1">
      <w:pPr>
        <w:pStyle w:val="1"/>
      </w:pPr>
    </w:p>
    <w:p w:rsidR="00FB001B" w:rsidRPr="00555B30" w:rsidRDefault="00367816" w:rsidP="00367816">
      <w:pPr>
        <w:pStyle w:val="1"/>
      </w:pPr>
      <w:r w:rsidRPr="00555B30">
        <w:t>ПРОТОКОЛ</w:t>
      </w:r>
      <w:r w:rsidR="00FB001B" w:rsidRPr="00555B30">
        <w:rPr>
          <w:caps/>
        </w:rPr>
        <w:br/>
      </w:r>
      <w:r w:rsidR="00234932" w:rsidRPr="00555B30">
        <w:t xml:space="preserve">измерений </w:t>
      </w:r>
      <w:r w:rsidRPr="00555B30">
        <w:t>(</w:t>
      </w:r>
      <w:r w:rsidR="00234932" w:rsidRPr="00555B30">
        <w:t>оценки</w:t>
      </w:r>
      <w:r w:rsidRPr="00555B30">
        <w:t>)</w:t>
      </w:r>
      <w:r w:rsidR="00234932" w:rsidRPr="00555B30">
        <w:t xml:space="preserve"> </w:t>
      </w:r>
      <w:r w:rsidR="005859B9" w:rsidRPr="00555B30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r w:rsidRPr="00555B3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55B30" w:rsidRDefault="004D131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69- ТМ -1-К.2016</w:t>
            </w:r>
          </w:p>
        </w:tc>
      </w:tr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883461">
            <w:pPr>
              <w:pStyle w:val="a9"/>
              <w:rPr>
                <w:bCs/>
              </w:rPr>
            </w:pPr>
            <w:r w:rsidRPr="00555B3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55B30" w:rsidRDefault="00FD2BA8" w:rsidP="00AD14A4">
      <w:r w:rsidRPr="00555B30">
        <w:rPr>
          <w:rStyle w:val="a7"/>
        </w:rPr>
        <w:t xml:space="preserve">1. </w:t>
      </w:r>
      <w:r w:rsidR="00FB001B" w:rsidRPr="00555B30">
        <w:rPr>
          <w:rStyle w:val="a7"/>
        </w:rPr>
        <w:t xml:space="preserve">Дата проведения </w:t>
      </w:r>
      <w:r w:rsidR="00367816" w:rsidRPr="00555B30">
        <w:rPr>
          <w:rStyle w:val="a7"/>
        </w:rPr>
        <w:t xml:space="preserve">измерений </w:t>
      </w:r>
      <w:r w:rsidR="00234932" w:rsidRPr="00555B30">
        <w:rPr>
          <w:rStyle w:val="a7"/>
        </w:rPr>
        <w:t>(</w:t>
      </w:r>
      <w:r w:rsidR="00367816" w:rsidRPr="00555B30">
        <w:rPr>
          <w:rStyle w:val="a7"/>
        </w:rPr>
        <w:t>оценки</w:t>
      </w:r>
      <w:r w:rsidR="00234932" w:rsidRPr="00555B30">
        <w:rPr>
          <w:rStyle w:val="a7"/>
        </w:rPr>
        <w:t>):</w:t>
      </w:r>
      <w:r w:rsidR="00234932" w:rsidRPr="00555B30">
        <w:t xml:space="preserve"> </w:t>
      </w:r>
      <w:fldSimple w:instr=" DOCVARIABLE izm_date \* MERGEFORMAT ">
        <w:r w:rsidR="004724E2">
          <w:t>22-26.08.2016</w:t>
        </w:r>
      </w:fldSimple>
    </w:p>
    <w:p w:rsidR="002A1163" w:rsidRPr="00555B30" w:rsidRDefault="002A1163" w:rsidP="002A1163">
      <w:pPr>
        <w:pStyle w:val="a6"/>
      </w:pPr>
      <w:r w:rsidRPr="00555B30">
        <w:t>2. Сведения о работодателе:</w:t>
      </w:r>
    </w:p>
    <w:p w:rsidR="002A1163" w:rsidRPr="00555B30" w:rsidRDefault="002A1163" w:rsidP="002A1163">
      <w:r w:rsidRPr="00555B30">
        <w:t>2.1. Наименование 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rbtd_name \* MERGEFORMAT </w:instrText>
      </w:r>
      <w:r w:rsidRPr="00555B30">
        <w:rPr>
          <w:rStyle w:val="aa"/>
        </w:rPr>
        <w:fldChar w:fldCharType="separate"/>
      </w:r>
      <w:r w:rsidR="004D1312" w:rsidRPr="004D1312">
        <w:rPr>
          <w:rStyle w:val="aa"/>
        </w:rPr>
        <w:t xml:space="preserve">Территориальный фонд обязательного медицинского страхования КБР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2.2. Место нахождения и место осуществления деятельности 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rbtd_adr \* MERGEFORMAT </w:instrText>
      </w:r>
      <w:r w:rsidRPr="00555B30">
        <w:rPr>
          <w:rStyle w:val="aa"/>
        </w:rPr>
        <w:fldChar w:fldCharType="separate"/>
      </w:r>
      <w:r w:rsidR="004D1312" w:rsidRPr="004D1312">
        <w:rPr>
          <w:rStyle w:val="aa"/>
        </w:rPr>
        <w:t xml:space="preserve">360000 г. Нальчик, ул. Шогенцукова, д. 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2.3. Наименование структурного подразделения: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ceh_info \* MERGEFORMAT </w:instrText>
      </w:r>
      <w:r w:rsidRPr="00555B30">
        <w:rPr>
          <w:rStyle w:val="aa"/>
        </w:rPr>
        <w:fldChar w:fldCharType="separate"/>
      </w:r>
      <w:r w:rsidR="004D1312" w:rsidRPr="004D1312">
        <w:rPr>
          <w:rStyle w:val="aa"/>
        </w:rPr>
        <w:t xml:space="preserve"> Административно-хозяйственный отдел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pPr>
        <w:pStyle w:val="a6"/>
      </w:pPr>
      <w:r w:rsidRPr="00555B30">
        <w:t>3. Сведения о рабочем месте:</w:t>
      </w:r>
    </w:p>
    <w:p w:rsidR="002A1163" w:rsidRPr="00555B30" w:rsidRDefault="002A1163" w:rsidP="002A1163">
      <w:r w:rsidRPr="00555B30">
        <w:t>3.1. Номер рабочего места:</w:t>
      </w:r>
      <w:r w:rsidRPr="00555B30">
        <w:rPr>
          <w:rStyle w:val="aa"/>
        </w:rPr>
        <w:t xml:space="preserve"> </w:t>
      </w:r>
      <w:r w:rsidRPr="00555B30">
        <w:rPr>
          <w:u w:val="single"/>
        </w:rPr>
        <w:fldChar w:fldCharType="begin"/>
      </w:r>
      <w:r w:rsidRPr="00555B30">
        <w:rPr>
          <w:u w:val="single"/>
        </w:rPr>
        <w:instrText xml:space="preserve"> DOCVARIABLE rm_number \* MERGEFORMAT </w:instrText>
      </w:r>
      <w:r w:rsidRPr="00555B30">
        <w:rPr>
          <w:u w:val="single"/>
        </w:rPr>
        <w:fldChar w:fldCharType="separate"/>
      </w:r>
      <w:r w:rsidR="004D1312">
        <w:rPr>
          <w:u w:val="single"/>
        </w:rPr>
        <w:t xml:space="preserve"> 69 </w:t>
      </w:r>
      <w:r w:rsidRPr="00555B30">
        <w:rPr>
          <w:u w:val="single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3.2. Наименование рабочего места: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rm_name \* MERGEFORMAT </w:instrText>
      </w:r>
      <w:r w:rsidRPr="00555B30">
        <w:rPr>
          <w:rStyle w:val="aa"/>
        </w:rPr>
        <w:fldChar w:fldCharType="separate"/>
      </w:r>
      <w:r w:rsidR="004D1312" w:rsidRPr="004D1312">
        <w:rPr>
          <w:rStyle w:val="aa"/>
        </w:rPr>
        <w:t xml:space="preserve"> Ведущий специалист по строительству </w:t>
      </w:r>
      <w:r w:rsidRPr="00555B30">
        <w:rPr>
          <w:rStyle w:val="aa"/>
        </w:rPr>
        <w:fldChar w:fldCharType="end"/>
      </w:r>
    </w:p>
    <w:p w:rsidR="002A1163" w:rsidRPr="00555B30" w:rsidRDefault="002A1163" w:rsidP="002A1163">
      <w:r w:rsidRPr="00555B30">
        <w:t>3.3. Код по ОК 016-94: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codeok \* MERGEFORMAT </w:instrText>
      </w:r>
      <w:r w:rsidRPr="00555B30">
        <w:rPr>
          <w:rStyle w:val="aa"/>
        </w:rPr>
        <w:fldChar w:fldCharType="separate"/>
      </w:r>
      <w:r w:rsidR="004D1312" w:rsidRPr="004D1312">
        <w:rPr>
          <w:rStyle w:val="aa"/>
        </w:rPr>
        <w:t xml:space="preserve"> 26541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34932" w:rsidRPr="00555B30" w:rsidRDefault="00576095" w:rsidP="0092778A">
      <w:pPr>
        <w:pStyle w:val="a6"/>
      </w:pPr>
      <w:r w:rsidRPr="00555B30">
        <w:t>4</w:t>
      </w:r>
      <w:r w:rsidR="00234932" w:rsidRPr="00555B30">
        <w:t xml:space="preserve">. Сведения о средствах измерения: </w:t>
      </w:r>
      <w:fldSimple w:instr=" DOCVARIABLE izm_tools \* MERGEFORMAT ">
        <w:r w:rsidR="004D1312" w:rsidRPr="004D1312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3" w:name="si_table"/>
            <w:bookmarkEnd w:id="3"/>
            <w:r w:rsidRPr="00555B3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4" w:name="si_factory_num"/>
            <w:bookmarkEnd w:id="4"/>
            <w:r w:rsidRPr="00555B3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5" w:name="si_sertif"/>
            <w:bookmarkEnd w:id="5"/>
            <w:r w:rsidRPr="00555B3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6" w:name="si_end_date"/>
            <w:bookmarkEnd w:id="6"/>
            <w:r w:rsidRPr="00555B30">
              <w:t>Действительно до: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Pr="00555B30" w:rsidRDefault="004724E2" w:rsidP="004724E2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324346 39-0414/1115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309458 22-0225/1015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Шагомер-эргометр электронный ШЭЭ-01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115377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646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344859 22-0686/0216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12.02.2017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Угломер с нониусом мод. 4-10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4909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297316-36-0399/0915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18.09.2016</w:t>
            </w:r>
          </w:p>
        </w:tc>
      </w:tr>
    </w:tbl>
    <w:p w:rsidR="00234932" w:rsidRPr="00555B30" w:rsidRDefault="00576095" w:rsidP="0092778A">
      <w:pPr>
        <w:pStyle w:val="a6"/>
      </w:pPr>
      <w:r w:rsidRPr="00555B30">
        <w:t>5</w:t>
      </w:r>
      <w:r w:rsidR="00234932" w:rsidRPr="00555B3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555B30" w:rsidRDefault="004D1312" w:rsidP="00AD14A4">
      <w:fldSimple w:instr=" DOCVARIABLE izm_nd_new \* MERGEFORMAT ">
        <w:r w:rsidR="004724E2" w:rsidRPr="004724E2">
  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  </w:r>
      </w:fldSimple>
    </w:p>
    <w:p w:rsidR="005859B9" w:rsidRPr="00EB0F32" w:rsidRDefault="005859B9" w:rsidP="00555B30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555B30">
        <w:t>6. Краткое описание выполняемой работы:</w:t>
      </w:r>
      <w:r w:rsidR="00555B30">
        <w:t xml:space="preserve"> 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="0077754D" w:rsidRPr="0077754D">
        <w:rPr>
          <w:b w:val="0"/>
          <w:i/>
          <w:sz w:val="20"/>
          <w:szCs w:val="20"/>
          <w:u w:val="single"/>
        </w:rPr>
        <w:t>Выполняет работу по надзору за состоянием зданий и сооружений учреждения. Проводит осмотры зданий и сооружений по утвержденному графику. Выявляет износы отдельных конструкций, частей зданий и сооружений. Устанавливает очередность и сроки выполнения ремонтных работ, принимает выполненные работы, обеспечивает подразделения организации инструкциями по эксплуатации зданий и сооружений, осуществляет технический инструктаж лиц, ответственных за эксплуатацию зданий и сооружений. Расследует факты неправильной эксплуатации зданий и сооружений, принимает меры по устранению выявленных недостатков. Принимает участие в инвентаризации зданий и сооружений организации и их переоценке. Составляет отчетность по установленной форме.</w:t>
      </w:r>
      <w:r w:rsidR="0077754D">
        <w:rPr>
          <w:b w:val="0"/>
          <w:i/>
          <w:sz w:val="20"/>
          <w:szCs w:val="20"/>
          <w:u w:val="single"/>
        </w:rPr>
        <w:t xml:space="preserve"> </w:t>
      </w:r>
      <w:r w:rsidR="0077754D" w:rsidRPr="0077754D">
        <w:rPr>
          <w:b w:val="0"/>
          <w:i/>
          <w:sz w:val="20"/>
          <w:szCs w:val="20"/>
          <w:u w:val="single"/>
        </w:rPr>
        <w:t>Осуществляет от лица заказчика технический надзор за выполнением строительно-монтажных работ и приемку законченных объектов от подрядных строительных организаций. Контролирует ход выполнения планов капитального строительства, соответствие объемов, сроков и качества строительно-монтажных работ, а также качества применяемых материалов, изделий, конструкций утвержденной проектно-сметной документации, рабочим чертежам, строительным нормам и правилам, стандартам, техническим условиям, нормам охраны труда. Осуществляет техническую приемку законченных строительно-монтажных работ и объектов, оформляет необходимую техническую документацию. Участвует в работе комиссий по приемке строительных объектов и сдаче их в эксплуатацию. Контролирует качество устранения строительными организациями недоделок, дефектов в установленные комиссией сроки. Ведет учет законченных строительно-монтажных работ и подготавливает необходимые данные для составления отчетности о выполнении планов капитального строительства.</w:t>
      </w:r>
      <w:bookmarkStart w:id="7" w:name="_GoBack"/>
      <w:bookmarkEnd w:id="7"/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Pr="00EB0F32">
        <w:rPr>
          <w:b w:val="0"/>
          <w:i/>
          <w:sz w:val="20"/>
          <w:szCs w:val="20"/>
          <w:u w:val="single"/>
        </w:rPr>
        <w:t xml:space="preserve"> </w:t>
      </w:r>
    </w:p>
    <w:p w:rsidR="005859B9" w:rsidRPr="00555B30" w:rsidRDefault="005859B9" w:rsidP="005859B9">
      <w:pPr>
        <w:pStyle w:val="a6"/>
      </w:pPr>
      <w:r w:rsidRPr="00555B30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555B30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main_table"/>
            <w:bookmarkStart w:id="9" w:name="param_column"/>
            <w:bookmarkEnd w:id="8"/>
            <w:bookmarkEnd w:id="9"/>
            <w:r w:rsidRPr="00555B30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fact_column"/>
            <w:bookmarkEnd w:id="10"/>
            <w:r w:rsidRPr="00555B30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norm_column"/>
            <w:bookmarkEnd w:id="11"/>
            <w:r w:rsidRPr="00555B30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kut_column"/>
            <w:bookmarkEnd w:id="12"/>
            <w:r w:rsidRPr="00555B30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3" w:name="bm_1_1_m"/>
            <w:bookmarkEnd w:id="1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1"/>
            <w:bookmarkEnd w:id="14"/>
            <w:r w:rsidRPr="00555B30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5" w:name="bm_1_1_2"/>
            <w:bookmarkEnd w:id="15"/>
            <w:r w:rsidRPr="00555B30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2_1_m"/>
            <w:bookmarkEnd w:id="16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1"/>
            <w:bookmarkEnd w:id="17"/>
            <w:r w:rsidRPr="00555B30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8" w:name="bm_1_2_1_2"/>
            <w:bookmarkEnd w:id="18"/>
            <w:r w:rsidRPr="00555B30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2_2_m"/>
            <w:bookmarkEnd w:id="19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1"/>
            <w:bookmarkEnd w:id="20"/>
            <w:r w:rsidRPr="00555B30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1" w:name="bm_1_2_2_2"/>
            <w:bookmarkEnd w:id="21"/>
            <w:r w:rsidRPr="00555B30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1_3_m"/>
            <w:bookmarkEnd w:id="2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3" w:name="bm_1_3_1"/>
            <w:bookmarkEnd w:id="23"/>
            <w:r w:rsidRPr="00555B30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1_m"/>
            <w:bookmarkEnd w:id="2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2_2_m"/>
            <w:bookmarkEnd w:id="25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6" w:name="bm_2_3"/>
            <w:bookmarkEnd w:id="26"/>
            <w:r w:rsidRPr="00555B30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1_m"/>
            <w:bookmarkEnd w:id="27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8" w:name="bm_2_3_2_m"/>
            <w:bookmarkEnd w:id="28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1"/>
            <w:bookmarkEnd w:id="29"/>
            <w:r w:rsidRPr="00555B30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0" w:name="bm_3_2"/>
            <w:bookmarkEnd w:id="30"/>
            <w:r w:rsidRPr="00555B30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1" w:name="bm_4_1_m"/>
            <w:bookmarkEnd w:id="31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2_m"/>
            <w:bookmarkEnd w:id="3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3_m"/>
            <w:bookmarkEnd w:id="3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4" w:name="bm_4_4_m"/>
            <w:bookmarkEnd w:id="3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5" w:name="bm_5"/>
            <w:bookmarkEnd w:id="35"/>
            <w:r w:rsidRPr="00555B30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1"/>
            <w:bookmarkEnd w:id="36"/>
            <w:r w:rsidRPr="00555B3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2"/>
            <w:bookmarkEnd w:id="37"/>
            <w:r w:rsidRPr="00555B30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3"/>
            <w:bookmarkEnd w:id="38"/>
            <w:r w:rsidRPr="00555B3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4"/>
            <w:bookmarkEnd w:id="39"/>
            <w:r w:rsidRPr="00555B3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5_5"/>
            <w:bookmarkEnd w:id="40"/>
            <w:r w:rsidRPr="00555B3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555B30" w:rsidRDefault="00C3083C" w:rsidP="005859B9">
            <w:pPr>
              <w:pStyle w:val="a4"/>
              <w:rPr>
                <w:sz w:val="18"/>
                <w:szCs w:val="18"/>
              </w:rPr>
            </w:pPr>
            <w:bookmarkStart w:id="41" w:name="bm_5_6"/>
            <w:bookmarkEnd w:id="41"/>
            <w:r w:rsidRPr="00555B30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2" w:name="bm_6"/>
            <w:bookmarkEnd w:id="42"/>
            <w:r w:rsidRPr="00555B30">
              <w:rPr>
                <w:sz w:val="18"/>
                <w:szCs w:val="18"/>
              </w:rPr>
              <w:t>Наклоны корпуса (вынужденные более 30</w:t>
            </w:r>
            <w:r w:rsidRPr="00555B30">
              <w:rPr>
                <w:sz w:val="18"/>
                <w:szCs w:val="18"/>
                <w:vertAlign w:val="superscript"/>
              </w:rPr>
              <w:t>О</w:t>
            </w:r>
            <w:r w:rsidRPr="00555B30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3" w:name="bm_7_1"/>
            <w:bookmarkEnd w:id="43"/>
            <w:r w:rsidRPr="00555B3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rPr>
                <w:sz w:val="18"/>
                <w:szCs w:val="18"/>
              </w:rPr>
            </w:pPr>
            <w:bookmarkStart w:id="44" w:name="bm_7_2"/>
            <w:bookmarkEnd w:id="44"/>
            <w:r w:rsidRPr="00555B3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775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555B30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E12AC" w:rsidP="007E12AC">
            <w:pPr>
              <w:pStyle w:val="a4"/>
              <w:rPr>
                <w:sz w:val="18"/>
                <w:szCs w:val="18"/>
              </w:rPr>
            </w:pPr>
            <w:bookmarkStart w:id="45" w:name="bm_7_3"/>
            <w:bookmarkEnd w:id="45"/>
            <w:r w:rsidRPr="00555B3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7754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7754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7754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86750" w:rsidRPr="00555B30" w:rsidRDefault="00986750" w:rsidP="00367816">
      <w:pPr>
        <w:rPr>
          <w:sz w:val="16"/>
          <w:szCs w:val="16"/>
        </w:rPr>
      </w:pPr>
    </w:p>
    <w:p w:rsidR="00D76DF8" w:rsidRPr="00555B30" w:rsidRDefault="005859B9" w:rsidP="00986750">
      <w:pPr>
        <w:keepNext/>
      </w:pPr>
      <w:r w:rsidRPr="00555B30">
        <w:rPr>
          <w:b/>
          <w:color w:val="000000"/>
        </w:rPr>
        <w:lastRenderedPageBreak/>
        <w:t>8</w:t>
      </w:r>
      <w:r w:rsidR="00D76DF8" w:rsidRPr="00555B30">
        <w:rPr>
          <w:b/>
          <w:color w:val="000000"/>
        </w:rPr>
        <w:t>. Заключение:</w:t>
      </w:r>
      <w:r w:rsidR="00D76DF8" w:rsidRPr="00555B30">
        <w:rPr>
          <w:b/>
          <w:color w:val="000000"/>
        </w:rPr>
        <w:br/>
      </w:r>
      <w:fldSimple w:instr=" DOCVARIABLE att_zakl \* MERGEFORMAT ">
        <w:r w:rsidR="0077754D" w:rsidRPr="0077754D">
          <w:rPr>
            <w:bCs/>
          </w:rPr>
          <w:t>-</w:t>
        </w:r>
        <w:r w:rsidR="0077754D" w:rsidRPr="0077754D">
          <w:t xml:space="preserve"> фактический уровень вредного фактора соответствует гигиеническим нормативам;</w:t>
        </w:r>
      </w:fldSimple>
      <w:r w:rsidR="00D76DF8" w:rsidRPr="00555B30">
        <w:br/>
        <w:t xml:space="preserve">- класс условий труда - </w:t>
      </w:r>
      <w:fldSimple w:instr=" DOCVARIABLE class \* MERGEFORMAT ">
        <w:r w:rsidR="0077754D">
          <w:t xml:space="preserve"> 1 </w:t>
        </w:r>
      </w:fldSimple>
    </w:p>
    <w:p w:rsidR="00986750" w:rsidRPr="00555B30" w:rsidRDefault="00986750" w:rsidP="00986750">
      <w:pPr>
        <w:rPr>
          <w:sz w:val="2"/>
          <w:szCs w:val="2"/>
        </w:rPr>
      </w:pPr>
    </w:p>
    <w:p w:rsidR="006C28B3" w:rsidRPr="00555B30" w:rsidRDefault="005859B9" w:rsidP="00986750">
      <w:pPr>
        <w:keepNext/>
        <w:spacing w:before="120"/>
        <w:rPr>
          <w:rStyle w:val="a7"/>
        </w:rPr>
      </w:pPr>
      <w:r w:rsidRPr="00555B30">
        <w:rPr>
          <w:rStyle w:val="a7"/>
        </w:rPr>
        <w:t>9</w:t>
      </w:r>
      <w:r w:rsidR="006C28B3" w:rsidRPr="00555B30">
        <w:rPr>
          <w:rStyle w:val="a7"/>
        </w:rPr>
        <w:t xml:space="preserve">. </w:t>
      </w:r>
      <w:r w:rsidR="00563E94" w:rsidRPr="00555B3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724E2" w:rsidTr="00D753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Гамов Алексей Юрьевич</w:t>
            </w:r>
          </w:p>
        </w:tc>
      </w:tr>
      <w:tr w:rsidR="00AA46ED" w:rsidRPr="004724E2" w:rsidTr="00D753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"/>
            <w:bookmarkEnd w:id="4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7" w:name="fio_users2"/>
            <w:bookmarkEnd w:id="4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(Ф.И.О.)</w:t>
            </w:r>
          </w:p>
        </w:tc>
      </w:tr>
    </w:tbl>
    <w:p w:rsidR="007D1852" w:rsidRPr="00555B30" w:rsidRDefault="007D1852" w:rsidP="00986750">
      <w:pPr>
        <w:spacing w:before="120"/>
        <w:contextualSpacing/>
        <w:rPr>
          <w:sz w:val="2"/>
          <w:szCs w:val="2"/>
        </w:rPr>
      </w:pPr>
    </w:p>
    <w:sectPr w:rsidR="007D1852" w:rsidRPr="00555B30" w:rsidSect="00986750">
      <w:footerReference w:type="default" r:id="rId8"/>
      <w:pgSz w:w="11906" w:h="16838"/>
      <w:pgMar w:top="568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E2" w:rsidRDefault="004724E2" w:rsidP="0076042D">
      <w:pPr>
        <w:pStyle w:val="a9"/>
      </w:pPr>
      <w:r>
        <w:separator/>
      </w:r>
    </w:p>
  </w:endnote>
  <w:endnote w:type="continuationSeparator" w:id="0">
    <w:p w:rsidR="004724E2" w:rsidRDefault="004724E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D75362">
      <w:tc>
        <w:tcPr>
          <w:tcW w:w="4821" w:type="dxa"/>
          <w:shd w:val="clear" w:color="auto" w:fill="auto"/>
        </w:tcPr>
        <w:p w:rsidR="00F74CCB" w:rsidRPr="00D75362" w:rsidRDefault="004D13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69- ТМ -1-К.2016</w:t>
          </w:r>
        </w:p>
      </w:tc>
      <w:tc>
        <w:tcPr>
          <w:tcW w:w="784" w:type="dxa"/>
          <w:shd w:val="clear" w:color="auto" w:fill="auto"/>
        </w:tcPr>
        <w:p w:rsidR="00F74CCB" w:rsidRPr="00D75362" w:rsidRDefault="00F74CCB" w:rsidP="00D75362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  <w:shd w:val="clear" w:color="auto" w:fill="auto"/>
        </w:tcPr>
        <w:p w:rsidR="00F74CCB" w:rsidRPr="00D75362" w:rsidRDefault="00F74CCB" w:rsidP="00D75362">
          <w:pPr>
            <w:pStyle w:val="ac"/>
            <w:jc w:val="right"/>
            <w:rPr>
              <w:sz w:val="20"/>
              <w:szCs w:val="20"/>
              <w:lang w:val="en-US"/>
            </w:rPr>
          </w:pPr>
        </w:p>
      </w:tc>
    </w:tr>
  </w:tbl>
  <w:p w:rsidR="00986750" w:rsidRDefault="00986750" w:rsidP="0098675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E2A4C">
      <w:rPr>
        <w:rStyle w:val="ae"/>
        <w:sz w:val="20"/>
        <w:szCs w:val="20"/>
      </w:rPr>
      <w:t xml:space="preserve">Стр.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PAGE  </w:instrText>
    </w:r>
    <w:r w:rsidRPr="009E2A4C">
      <w:rPr>
        <w:rStyle w:val="ae"/>
        <w:sz w:val="20"/>
        <w:szCs w:val="20"/>
      </w:rPr>
      <w:fldChar w:fldCharType="separate"/>
    </w:r>
    <w:r w:rsidR="0077754D">
      <w:rPr>
        <w:rStyle w:val="ae"/>
        <w:noProof/>
        <w:sz w:val="20"/>
        <w:szCs w:val="20"/>
      </w:rPr>
      <w:t>1</w:t>
    </w:r>
    <w:r w:rsidRPr="009E2A4C">
      <w:rPr>
        <w:rStyle w:val="ae"/>
        <w:sz w:val="20"/>
        <w:szCs w:val="20"/>
      </w:rPr>
      <w:fldChar w:fldCharType="end"/>
    </w:r>
    <w:r w:rsidRPr="009E2A4C">
      <w:rPr>
        <w:rStyle w:val="ae"/>
        <w:sz w:val="20"/>
        <w:szCs w:val="20"/>
      </w:rPr>
      <w:t xml:space="preserve"> из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 </w:instrText>
    </w:r>
    <w:r>
      <w:rPr>
        <w:rStyle w:val="ae"/>
        <w:sz w:val="20"/>
        <w:szCs w:val="20"/>
        <w:lang w:val="en-US"/>
      </w:rPr>
      <w:instrText>SECTION</w:instrText>
    </w:r>
    <w:r w:rsidRPr="009E2A4C">
      <w:rPr>
        <w:rStyle w:val="ae"/>
        <w:sz w:val="20"/>
        <w:szCs w:val="20"/>
      </w:rPr>
      <w:instrText xml:space="preserve">PAGES   \* MERGEFORMAT </w:instrText>
    </w:r>
    <w:r w:rsidRPr="009E2A4C">
      <w:rPr>
        <w:rStyle w:val="ae"/>
        <w:sz w:val="20"/>
        <w:szCs w:val="20"/>
      </w:rPr>
      <w:fldChar w:fldCharType="separate"/>
    </w:r>
    <w:r w:rsidR="0077754D" w:rsidRPr="0077754D">
      <w:rPr>
        <w:rStyle w:val="ae"/>
        <w:noProof/>
        <w:sz w:val="20"/>
      </w:rPr>
      <w:t>3</w:t>
    </w:r>
    <w:r w:rsidRPr="009E2A4C">
      <w:rPr>
        <w:rStyle w:val="ae"/>
        <w:sz w:val="20"/>
        <w:szCs w:val="20"/>
      </w:rPr>
      <w:fldChar w:fldCharType="end"/>
    </w:r>
  </w:p>
  <w:p w:rsidR="00986750" w:rsidRDefault="00986750" w:rsidP="0098675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  <w:p w:rsidR="00F74CCB" w:rsidRPr="00986750" w:rsidRDefault="00F74CCB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E2" w:rsidRDefault="004724E2" w:rsidP="0076042D">
      <w:pPr>
        <w:pStyle w:val="a9"/>
      </w:pPr>
      <w:r>
        <w:separator/>
      </w:r>
    </w:p>
  </w:footnote>
  <w:footnote w:type="continuationSeparator" w:id="0">
    <w:p w:rsidR="004724E2" w:rsidRDefault="004724E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 1 "/>
    <w:docVar w:name="close_doc_flag" w:val="0"/>
    <w:docVar w:name="co_classes" w:val=" 10;15;14;5;5;20;3;1.5;20;1;1;40;0.5;1;400;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Тяжесть"/>
    <w:docVar w:name="fac_name2" w:val="Тяжесть2"/>
    <w:docVar w:name="facid" w:val="13"/>
    <w:docVar w:name="fact_adr" w:val="   "/>
    <w:docVar w:name="factor_guid" w:val="29C36FD28E304FD8A0FF6C8C5B985FF7"/>
    <w:docVar w:name="fill_date" w:val="   "/>
    <w:docVar w:name="grid_data" w:val="10;15;14;5;5;20;3;1.5;20;1;1;40;0.5;1;400;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9- ТМ -1-К.2016 "/>
    <w:docVar w:name="num_form" w:val="2"/>
    <w:docVar w:name="oborud" w:val=" системный блок, монитор Samsung SM943N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77C6AA024E214200BB09E60B15738023"/>
    <w:docVar w:name="rm_id" w:val="69"/>
    <w:docVar w:name="rm_name" w:val=" Ведущий специалист по строительству "/>
    <w:docVar w:name="rm_number" w:val=" 69 "/>
    <w:docVar w:name="sex" w:val="m"/>
    <w:docVar w:name="sex_title" w:val="- мужской;"/>
    <w:docVar w:name="si_guids" w:val="251715C08C6D43A2AC89255B3E70DDA0@0734@05.11.2015@05.11.2016~58E533B7E81246E3A3F5FFC31088C5DA@2005@05.11.2015@05.11.2016~A94FE6C6722A4DF9B642CADAC3B88045@115377@-@-~12D50D275DC948678BAC3B058AB86C32@646@12.02.2016@12.02.2017~1230582B0DA74ABA8625BF970BC4F37E@4909@18.09.2015@18.09.2016"/>
    <w:docVar w:name="sign_date" w:val="   "/>
    <w:docVar w:name="struct_info" w:val="    "/>
    <w:docVar w:name="template" w:val="tjag_prg_sout2.dot"/>
    <w:docVar w:name="timesmena" w:val="480"/>
    <w:docVar w:name="tools" w:val=" не используются "/>
    <w:docVar w:name="version" w:val="51"/>
  </w:docVars>
  <w:rsids>
    <w:rsidRoot w:val="004724E2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67816"/>
    <w:rsid w:val="003876C3"/>
    <w:rsid w:val="003C24DB"/>
    <w:rsid w:val="0040104A"/>
    <w:rsid w:val="00402CAC"/>
    <w:rsid w:val="00444410"/>
    <w:rsid w:val="004724E2"/>
    <w:rsid w:val="004A47AD"/>
    <w:rsid w:val="004C4DB2"/>
    <w:rsid w:val="004D1312"/>
    <w:rsid w:val="004D2EF1"/>
    <w:rsid w:val="00555B30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7754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986750"/>
    <w:rsid w:val="00A12349"/>
    <w:rsid w:val="00A91908"/>
    <w:rsid w:val="00A95F61"/>
    <w:rsid w:val="00AA4551"/>
    <w:rsid w:val="00AA46ED"/>
    <w:rsid w:val="00AA4DCC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E3307"/>
    <w:rsid w:val="00D75362"/>
    <w:rsid w:val="00D76DF8"/>
    <w:rsid w:val="00DB5302"/>
    <w:rsid w:val="00DD6B1F"/>
    <w:rsid w:val="00E124F4"/>
    <w:rsid w:val="00E36337"/>
    <w:rsid w:val="00EB0F32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0A4DB-724D-4005-B338-C1661EC0D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1</TotalTime>
  <Pages>3</Pages>
  <Words>854</Words>
  <Characters>6098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3</cp:revision>
  <dcterms:created xsi:type="dcterms:W3CDTF">2016-08-24T08:21:00Z</dcterms:created>
  <dcterms:modified xsi:type="dcterms:W3CDTF">2016-08-24T08:35:00Z</dcterms:modified>
</cp:coreProperties>
</file>